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7F3D9" w14:textId="77777777" w:rsidR="003E009D" w:rsidRDefault="003E009D" w:rsidP="003E009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de FENWYK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2A72A632" w14:textId="77777777" w:rsidR="003E009D" w:rsidRDefault="003E009D" w:rsidP="003E009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0B5EA841" w14:textId="77777777" w:rsidR="003E009D" w:rsidRDefault="003E009D" w:rsidP="003E009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9698228" w14:textId="77777777" w:rsidR="003E009D" w:rsidRDefault="003E009D" w:rsidP="003E009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FB30960" w14:textId="77777777" w:rsidR="003E009D" w:rsidRDefault="003E009D" w:rsidP="003E009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Fenwyk</w:t>
      </w:r>
      <w:proofErr w:type="spellEnd"/>
      <w:r>
        <w:rPr>
          <w:rFonts w:ascii="Times New Roman" w:hAnsi="Times New Roman" w:cs="Times New Roman"/>
          <w:sz w:val="24"/>
          <w:szCs w:val="24"/>
        </w:rPr>
        <w:t>.     (C.F.R. 1405-13 p.161)</w:t>
      </w:r>
    </w:p>
    <w:p w14:paraId="427BA7B4" w14:textId="77777777" w:rsidR="003E009D" w:rsidRDefault="003E009D" w:rsidP="003E009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CDD79BD" w14:textId="77777777" w:rsidR="003E009D" w:rsidRDefault="003E009D" w:rsidP="003E009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793F6DD" w14:textId="77777777" w:rsidR="003E009D" w:rsidRDefault="003E009D" w:rsidP="003E009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Sep.1410</w:t>
      </w:r>
      <w:r>
        <w:rPr>
          <w:rFonts w:ascii="Times New Roman" w:hAnsi="Times New Roman" w:cs="Times New Roman"/>
          <w:sz w:val="24"/>
          <w:szCs w:val="24"/>
        </w:rPr>
        <w:tab/>
        <w:t>She was dead by this time.   (ibid.)</w:t>
      </w:r>
    </w:p>
    <w:p w14:paraId="027266C3" w14:textId="77777777" w:rsidR="003E009D" w:rsidRDefault="003E009D" w:rsidP="003E009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9DCFEA9" w14:textId="77777777" w:rsidR="003E009D" w:rsidRDefault="003E009D" w:rsidP="003E009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E227F9A" w14:textId="77777777" w:rsidR="003E009D" w:rsidRDefault="003E009D" w:rsidP="003E009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2022</w:t>
      </w:r>
    </w:p>
    <w:p w14:paraId="032CE27A" w14:textId="58999321" w:rsidR="00BA00AB" w:rsidRPr="00EB3209" w:rsidRDefault="00BA00AB" w:rsidP="003E009D">
      <w:pPr>
        <w:pStyle w:val="NoSpacing"/>
        <w:jc w:val="center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23F91" w14:textId="77777777" w:rsidR="003E009D" w:rsidRDefault="003E009D" w:rsidP="009139A6">
      <w:r>
        <w:separator/>
      </w:r>
    </w:p>
  </w:endnote>
  <w:endnote w:type="continuationSeparator" w:id="0">
    <w:p w14:paraId="582A13CB" w14:textId="77777777" w:rsidR="003E009D" w:rsidRDefault="003E00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AEC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891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D23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91C16" w14:textId="77777777" w:rsidR="003E009D" w:rsidRDefault="003E009D" w:rsidP="009139A6">
      <w:r>
        <w:separator/>
      </w:r>
    </w:p>
  </w:footnote>
  <w:footnote w:type="continuationSeparator" w:id="0">
    <w:p w14:paraId="6FCD1BF0" w14:textId="77777777" w:rsidR="003E009D" w:rsidRDefault="003E00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30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B8D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5D7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09D"/>
    <w:rsid w:val="000666E0"/>
    <w:rsid w:val="002510B7"/>
    <w:rsid w:val="003E009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A5481"/>
  <w15:chartTrackingRefBased/>
  <w15:docId w15:val="{E090D665-DA3A-493A-8667-A970D64F0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09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2023-08-31T19:36:00Z</dcterms:created>
  <dcterms:modified xsi:type="dcterms:W3CDTF">2023-08-31T19:38:00Z</dcterms:modified>
</cp:coreProperties>
</file>